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AEF" w:rsidRDefault="00CD3AEF" w:rsidP="00CD3AEF">
      <w:pPr>
        <w:rPr>
          <w:szCs w:val="24"/>
          <w:rtl/>
        </w:rPr>
      </w:pPr>
    </w:p>
    <w:p w:rsidR="00CD3AEF" w:rsidRPr="00CD3AEF" w:rsidRDefault="00CD3AEF" w:rsidP="00887284">
      <w:pPr>
        <w:tabs>
          <w:tab w:val="left" w:pos="8782"/>
        </w:tabs>
        <w:rPr>
          <w:szCs w:val="24"/>
          <w:rtl/>
        </w:rPr>
      </w:pPr>
    </w:p>
    <w:p w:rsidR="00CD3AEF" w:rsidRDefault="00423815" w:rsidP="00931AC2">
      <w:pPr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0F32C2" wp14:editId="501B218E">
                <wp:simplePos x="0" y="0"/>
                <wp:positionH relativeFrom="column">
                  <wp:posOffset>489585</wp:posOffset>
                </wp:positionH>
                <wp:positionV relativeFrom="paragraph">
                  <wp:posOffset>24130</wp:posOffset>
                </wp:positionV>
                <wp:extent cx="387350" cy="262890"/>
                <wp:effectExtent l="0" t="0" r="0" b="3810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2628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17B0646" id="مستطيل مستدير الزوايا 47" o:spid="_x0000_s1026" style="position:absolute;left:0;text-align:left;margin-left:38.55pt;margin-top:1.9pt;width:30.5pt;height:20.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" fillcolor="white [3212]" stroked="f" strokeweight="2pt"/>
            </w:pict>
          </mc:Fallback>
        </mc:AlternateContent>
      </w:r>
      <w:r w:rsidR="00CD3AEF" w:rsidRPr="00CD3AEF">
        <w:rPr>
          <w:rFonts w:cs="PT Bold Heading" w:hint="cs"/>
          <w:sz w:val="40"/>
          <w:szCs w:val="40"/>
          <w:rtl/>
        </w:rPr>
        <w:t xml:space="preserve">عزيزي ولي أمر الطالب / </w:t>
      </w:r>
      <w:r w:rsidR="00CD3AEF" w:rsidRPr="00CD3AEF">
        <w:rPr>
          <w:rFonts w:cs="PT Bold Heading" w:hint="cs"/>
          <w:sz w:val="14"/>
          <w:szCs w:val="14"/>
          <w:rtl/>
        </w:rPr>
        <w:t>...............................................</w:t>
      </w:r>
      <w:r w:rsidR="00CD3AEF">
        <w:rPr>
          <w:rFonts w:cs="PT Bold Heading" w:hint="cs"/>
          <w:sz w:val="14"/>
          <w:szCs w:val="14"/>
          <w:rtl/>
        </w:rPr>
        <w:t>................</w:t>
      </w:r>
      <w:r w:rsidR="00CD3AEF" w:rsidRPr="00CD3AEF">
        <w:rPr>
          <w:rFonts w:cs="PT Bold Heading" w:hint="cs"/>
          <w:sz w:val="14"/>
          <w:szCs w:val="14"/>
          <w:rtl/>
        </w:rPr>
        <w:t>..</w:t>
      </w:r>
      <w:r w:rsidR="00931AC2">
        <w:rPr>
          <w:rFonts w:cs="PT Bold Heading" w:hint="cs"/>
          <w:sz w:val="14"/>
          <w:szCs w:val="14"/>
          <w:rtl/>
        </w:rPr>
        <w:t>.........................</w:t>
      </w:r>
      <w:r w:rsidR="00CD3AEF" w:rsidRPr="00CD3AEF">
        <w:rPr>
          <w:rFonts w:cs="PT Bold Heading" w:hint="cs"/>
          <w:sz w:val="14"/>
          <w:szCs w:val="14"/>
          <w:rtl/>
        </w:rPr>
        <w:t xml:space="preserve">.... </w:t>
      </w:r>
      <w:r w:rsidR="00CD3AEF" w:rsidRPr="00CD3AEF">
        <w:rPr>
          <w:rFonts w:cs="PT Bold Heading" w:hint="cs"/>
          <w:sz w:val="40"/>
          <w:szCs w:val="40"/>
          <w:rtl/>
        </w:rPr>
        <w:t xml:space="preserve">    </w:t>
      </w:r>
      <w:proofErr w:type="gramStart"/>
      <w:r w:rsidR="00CD3AEF" w:rsidRPr="00CD3AEF">
        <w:rPr>
          <w:rFonts w:cs="PT Bold Heading" w:hint="cs"/>
          <w:sz w:val="40"/>
          <w:szCs w:val="40"/>
          <w:rtl/>
        </w:rPr>
        <w:t xml:space="preserve">الصف </w:t>
      </w:r>
      <w:r w:rsidR="00CD3AEF" w:rsidRPr="00CD3AEF">
        <w:rPr>
          <w:rFonts w:cs="PT Bold Heading" w:hint="cs"/>
          <w:sz w:val="14"/>
          <w:szCs w:val="14"/>
          <w:rtl/>
        </w:rPr>
        <w:t xml:space="preserve"> .....</w:t>
      </w:r>
      <w:r w:rsidR="00CD3AEF">
        <w:rPr>
          <w:rFonts w:cs="PT Bold Heading" w:hint="cs"/>
          <w:sz w:val="14"/>
          <w:szCs w:val="14"/>
          <w:rtl/>
        </w:rPr>
        <w:t>..............</w:t>
      </w:r>
      <w:r w:rsidR="00CD3AEF" w:rsidRPr="00CD3AEF">
        <w:rPr>
          <w:rFonts w:cs="PT Bold Heading" w:hint="cs"/>
          <w:sz w:val="14"/>
          <w:szCs w:val="14"/>
          <w:rtl/>
        </w:rPr>
        <w:t>.......</w:t>
      </w:r>
      <w:proofErr w:type="gramEnd"/>
    </w:p>
    <w:p w:rsidR="00CD3AEF" w:rsidRDefault="00CD3AEF" w:rsidP="00CD3AEF">
      <w:pPr>
        <w:tabs>
          <w:tab w:val="left" w:pos="1859"/>
        </w:tabs>
        <w:rPr>
          <w:szCs w:val="24"/>
          <w:rtl/>
        </w:rPr>
      </w:pPr>
      <w:r>
        <w:rPr>
          <w:szCs w:val="24"/>
          <w:rtl/>
        </w:rPr>
        <w:tab/>
      </w:r>
      <w:r>
        <w:rPr>
          <w:rFonts w:hint="cs"/>
          <w:szCs w:val="24"/>
          <w:rtl/>
        </w:rPr>
        <w:t xml:space="preserve">   </w:t>
      </w:r>
    </w:p>
    <w:p w:rsidR="00CD3AEF" w:rsidRDefault="00CD3AEF" w:rsidP="00CD3AEF">
      <w:pPr>
        <w:tabs>
          <w:tab w:val="left" w:pos="1859"/>
        </w:tabs>
        <w:rPr>
          <w:szCs w:val="24"/>
          <w:rtl/>
        </w:rPr>
      </w:pPr>
    </w:p>
    <w:p w:rsidR="00CD3AEF" w:rsidRDefault="00CD3AEF" w:rsidP="00CD3AEF">
      <w:pPr>
        <w:tabs>
          <w:tab w:val="left" w:pos="1859"/>
        </w:tabs>
        <w:rPr>
          <w:szCs w:val="24"/>
        </w:rPr>
      </w:pPr>
    </w:p>
    <w:p w:rsidR="00CD3AEF" w:rsidRDefault="00CD3AEF" w:rsidP="00CD3AEF">
      <w:pPr>
        <w:tabs>
          <w:tab w:val="left" w:pos="1859"/>
        </w:tabs>
        <w:rPr>
          <w:szCs w:val="24"/>
        </w:rPr>
      </w:pPr>
    </w:p>
    <w:tbl>
      <w:tblPr>
        <w:tblStyle w:val="a6"/>
        <w:bidiVisual/>
        <w:tblW w:w="10632" w:type="dxa"/>
        <w:tblInd w:w="-4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969"/>
        <w:gridCol w:w="3403"/>
      </w:tblGrid>
      <w:tr w:rsidR="00CD3AEF" w:rsidTr="0052355F">
        <w:tc>
          <w:tcPr>
            <w:tcW w:w="3260" w:type="dxa"/>
          </w:tcPr>
          <w:p w:rsidR="00CD3AEF" w:rsidRDefault="00CD3AEF" w:rsidP="00CD3AEF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40EC3D00" wp14:editId="41ECFCD8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344805</wp:posOffset>
                  </wp:positionV>
                  <wp:extent cx="1594485" cy="1323975"/>
                  <wp:effectExtent l="0" t="0" r="5715" b="9525"/>
                  <wp:wrapTight wrapText="bothSides">
                    <wp:wrapPolygon edited="0">
                      <wp:start x="0" y="0"/>
                      <wp:lineTo x="0" y="21445"/>
                      <wp:lineTo x="21419" y="21445"/>
                      <wp:lineTo x="21419" y="0"/>
                      <wp:lineTo x="0" y="0"/>
                    </wp:wrapPolygon>
                  </wp:wrapTight>
                  <wp:docPr id="27" name="صورة 27" descr="https://encrypted-tbn1.gstatic.com/images?q=tbn:ANd9GcQxCNTaWE9Ij2HYKtwHIJfFoM5fcptfAqcKKLkG1fTxvMziC2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QxCNTaWE9Ij2HYKtwHIJfFoM5fcptfAqcKKLkG1fTxvMziC2k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CD3AEF" w:rsidRDefault="00CD3AEF" w:rsidP="00CD3AEF">
            <w:pPr>
              <w:tabs>
                <w:tab w:val="left" w:pos="1859"/>
              </w:tabs>
              <w:rPr>
                <w:szCs w:val="24"/>
                <w:rtl/>
              </w:rPr>
            </w:pPr>
          </w:p>
          <w:p w:rsidR="00CD3AEF" w:rsidRPr="0052355F" w:rsidRDefault="00CD3AEF" w:rsidP="0052355F">
            <w:pPr>
              <w:tabs>
                <w:tab w:val="left" w:pos="1859"/>
              </w:tabs>
              <w:jc w:val="center"/>
              <w:rPr>
                <w:rFonts w:cs="PT Bold Heading"/>
                <w:b w:val="0"/>
                <w:bCs w:val="0"/>
                <w:sz w:val="56"/>
                <w:szCs w:val="56"/>
                <w:rtl/>
              </w:rPr>
            </w:pPr>
            <w:r w:rsidRPr="0052355F">
              <w:rPr>
                <w:rFonts w:cs="PT Bold Heading" w:hint="cs"/>
                <w:b w:val="0"/>
                <w:bCs w:val="0"/>
                <w:sz w:val="72"/>
                <w:szCs w:val="72"/>
                <w:rtl/>
              </w:rPr>
              <w:t>ابنكم لم يحفظ جدول الضرب</w:t>
            </w:r>
          </w:p>
          <w:p w:rsidR="00CD3AEF" w:rsidRDefault="00CD3AEF" w:rsidP="00CD3AEF">
            <w:pPr>
              <w:tabs>
                <w:tab w:val="left" w:pos="1859"/>
              </w:tabs>
              <w:rPr>
                <w:szCs w:val="24"/>
                <w:rtl/>
              </w:rPr>
            </w:pPr>
          </w:p>
        </w:tc>
        <w:tc>
          <w:tcPr>
            <w:tcW w:w="3403" w:type="dxa"/>
          </w:tcPr>
          <w:p w:rsidR="00CD3AEF" w:rsidRDefault="00CD3AEF" w:rsidP="00CD3AEF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BACCE20" wp14:editId="6F6C6B6D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227330</wp:posOffset>
                  </wp:positionV>
                  <wp:extent cx="1791970" cy="1382395"/>
                  <wp:effectExtent l="0" t="0" r="0" b="8255"/>
                  <wp:wrapTight wrapText="bothSides">
                    <wp:wrapPolygon edited="0">
                      <wp:start x="0" y="0"/>
                      <wp:lineTo x="0" y="21431"/>
                      <wp:lineTo x="21355" y="21431"/>
                      <wp:lineTo x="21355" y="0"/>
                      <wp:lineTo x="0" y="0"/>
                    </wp:wrapPolygon>
                  </wp:wrapTight>
                  <wp:docPr id="26" name="صورة 26" descr="https://encrypted-tbn1.gstatic.com/images?q=tbn:ANd9GcSnTL2uiu96t4kTupQ-T8qbHmJVZgInb50jWvdhysZCPKu-kk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1.gstatic.com/images?q=tbn:ANd9GcSnTL2uiu96t4kTupQ-T8qbHmJVZgInb50jWvdhysZCPKu-kk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70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2355F" w:rsidRDefault="0052355F" w:rsidP="00CD3AEF">
      <w:pPr>
        <w:tabs>
          <w:tab w:val="left" w:pos="1859"/>
        </w:tabs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Default="0052355F" w:rsidP="0052355F">
      <w:pPr>
        <w:rPr>
          <w:szCs w:val="24"/>
          <w:rtl/>
        </w:rPr>
      </w:pPr>
    </w:p>
    <w:p w:rsidR="00CD3AEF" w:rsidRDefault="00931AC2" w:rsidP="00931AC2">
      <w:pPr>
        <w:tabs>
          <w:tab w:val="left" w:pos="2399"/>
        </w:tabs>
        <w:rPr>
          <w:szCs w:val="24"/>
          <w:rtl/>
        </w:rPr>
      </w:pPr>
      <w:r>
        <w:rPr>
          <w:szCs w:val="24"/>
          <w:rtl/>
        </w:rPr>
        <w:tab/>
      </w:r>
    </w:p>
    <w:p w:rsidR="0052355F" w:rsidRDefault="0052355F" w:rsidP="0052355F">
      <w:pPr>
        <w:jc w:val="center"/>
        <w:rPr>
          <w:szCs w:val="24"/>
          <w:rtl/>
        </w:rPr>
      </w:pPr>
    </w:p>
    <w:p w:rsidR="0052355F" w:rsidRDefault="0052355F" w:rsidP="0052355F">
      <w:pPr>
        <w:jc w:val="center"/>
        <w:rPr>
          <w:szCs w:val="24"/>
          <w:rtl/>
        </w:rPr>
      </w:pPr>
    </w:p>
    <w:p w:rsidR="0052355F" w:rsidRDefault="0052355F" w:rsidP="0052355F">
      <w:pPr>
        <w:jc w:val="center"/>
        <w:rPr>
          <w:szCs w:val="24"/>
          <w:rtl/>
        </w:rPr>
      </w:pPr>
    </w:p>
    <w:p w:rsidR="0052355F" w:rsidRDefault="005F64BE" w:rsidP="0052355F">
      <w:pPr>
        <w:jc w:val="center"/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040B31" wp14:editId="002E3D62">
                <wp:simplePos x="0" y="0"/>
                <wp:positionH relativeFrom="column">
                  <wp:posOffset>454025</wp:posOffset>
                </wp:positionH>
                <wp:positionV relativeFrom="paragraph">
                  <wp:posOffset>21590</wp:posOffset>
                </wp:positionV>
                <wp:extent cx="438785" cy="262890"/>
                <wp:effectExtent l="0" t="0" r="0" b="381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85" cy="2628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9838660" id="مستطيل مستدير الزوايا 49" o:spid="_x0000_s1026" style="position:absolute;left:0;text-align:left;margin-left:35.75pt;margin-top:1.7pt;width:34.55pt;height:20.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" fillcolor="white [3212]" stroked="f" strokeweight="2pt"/>
            </w:pict>
          </mc:Fallback>
        </mc:AlternateContent>
      </w:r>
    </w:p>
    <w:p w:rsidR="0052355F" w:rsidRDefault="0052355F" w:rsidP="0052355F">
      <w:pPr>
        <w:jc w:val="center"/>
        <w:rPr>
          <w:szCs w:val="24"/>
          <w:rtl/>
        </w:rPr>
      </w:pPr>
    </w:p>
    <w:p w:rsidR="0052355F" w:rsidRDefault="0052355F" w:rsidP="0052355F">
      <w:pPr>
        <w:jc w:val="center"/>
        <w:rPr>
          <w:szCs w:val="24"/>
          <w:rtl/>
        </w:rPr>
      </w:pPr>
    </w:p>
    <w:p w:rsidR="0052355F" w:rsidRDefault="0052355F" w:rsidP="00931AC2">
      <w:pPr>
        <w:rPr>
          <w:szCs w:val="24"/>
          <w:rtl/>
        </w:rPr>
      </w:pPr>
      <w:r w:rsidRPr="00CD3AEF">
        <w:rPr>
          <w:rFonts w:cs="PT Bold Heading" w:hint="cs"/>
          <w:sz w:val="40"/>
          <w:szCs w:val="40"/>
          <w:rtl/>
        </w:rPr>
        <w:t xml:space="preserve">عزيزي ولي أمر الطالب / </w:t>
      </w:r>
      <w:r w:rsidR="00931AC2" w:rsidRPr="00CD3AEF">
        <w:rPr>
          <w:rFonts w:cs="PT Bold Heading" w:hint="cs"/>
          <w:sz w:val="14"/>
          <w:szCs w:val="14"/>
          <w:rtl/>
        </w:rPr>
        <w:t>...............................................</w:t>
      </w:r>
      <w:r w:rsidR="00931AC2">
        <w:rPr>
          <w:rFonts w:cs="PT Bold Heading" w:hint="cs"/>
          <w:sz w:val="14"/>
          <w:szCs w:val="14"/>
          <w:rtl/>
        </w:rPr>
        <w:t>................</w:t>
      </w:r>
      <w:r w:rsidR="00931AC2" w:rsidRPr="00CD3AEF">
        <w:rPr>
          <w:rFonts w:cs="PT Bold Heading" w:hint="cs"/>
          <w:sz w:val="14"/>
          <w:szCs w:val="14"/>
          <w:rtl/>
        </w:rPr>
        <w:t>..</w:t>
      </w:r>
      <w:r w:rsidR="00931AC2">
        <w:rPr>
          <w:rFonts w:cs="PT Bold Heading" w:hint="cs"/>
          <w:sz w:val="14"/>
          <w:szCs w:val="14"/>
          <w:rtl/>
        </w:rPr>
        <w:t>.........................</w:t>
      </w:r>
      <w:r w:rsidR="00931AC2" w:rsidRPr="00CD3AEF">
        <w:rPr>
          <w:rFonts w:cs="PT Bold Heading" w:hint="cs"/>
          <w:sz w:val="14"/>
          <w:szCs w:val="14"/>
          <w:rtl/>
        </w:rPr>
        <w:t xml:space="preserve">.... </w:t>
      </w:r>
      <w:r w:rsidR="00931AC2" w:rsidRPr="00CD3AEF">
        <w:rPr>
          <w:rFonts w:cs="PT Bold Heading" w:hint="cs"/>
          <w:sz w:val="40"/>
          <w:szCs w:val="40"/>
          <w:rtl/>
        </w:rPr>
        <w:t xml:space="preserve"> </w:t>
      </w:r>
      <w:r w:rsidRPr="00CD3AEF">
        <w:rPr>
          <w:rFonts w:cs="PT Bold Heading" w:hint="cs"/>
          <w:sz w:val="40"/>
          <w:szCs w:val="40"/>
          <w:rtl/>
        </w:rPr>
        <w:t xml:space="preserve">    </w:t>
      </w:r>
      <w:proofErr w:type="gramStart"/>
      <w:r w:rsidRPr="00CD3AEF">
        <w:rPr>
          <w:rFonts w:cs="PT Bold Heading" w:hint="cs"/>
          <w:sz w:val="40"/>
          <w:szCs w:val="40"/>
          <w:rtl/>
        </w:rPr>
        <w:t xml:space="preserve">الصف </w:t>
      </w:r>
      <w:r w:rsidRPr="00CD3AEF">
        <w:rPr>
          <w:rFonts w:cs="PT Bold Heading" w:hint="cs"/>
          <w:sz w:val="14"/>
          <w:szCs w:val="14"/>
          <w:rtl/>
        </w:rPr>
        <w:t xml:space="preserve"> .....</w:t>
      </w:r>
      <w:r>
        <w:rPr>
          <w:rFonts w:cs="PT Bold Heading" w:hint="cs"/>
          <w:sz w:val="14"/>
          <w:szCs w:val="14"/>
          <w:rtl/>
        </w:rPr>
        <w:t>..............</w:t>
      </w:r>
      <w:r w:rsidRPr="00CD3AEF">
        <w:rPr>
          <w:rFonts w:cs="PT Bold Heading" w:hint="cs"/>
          <w:sz w:val="14"/>
          <w:szCs w:val="14"/>
          <w:rtl/>
        </w:rPr>
        <w:t>.......</w:t>
      </w:r>
      <w:proofErr w:type="gramEnd"/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  <w:r>
        <w:rPr>
          <w:szCs w:val="24"/>
          <w:rtl/>
        </w:rPr>
        <w:tab/>
      </w:r>
      <w:r>
        <w:rPr>
          <w:rFonts w:hint="cs"/>
          <w:szCs w:val="24"/>
          <w:rtl/>
        </w:rPr>
        <w:t xml:space="preserve">   </w:t>
      </w:r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tbl>
      <w:tblPr>
        <w:tblStyle w:val="a6"/>
        <w:bidiVisual/>
        <w:tblW w:w="10632" w:type="dxa"/>
        <w:tblInd w:w="-4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969"/>
        <w:gridCol w:w="3403"/>
      </w:tblGrid>
      <w:tr w:rsidR="0052355F" w:rsidTr="007D07B7">
        <w:tc>
          <w:tcPr>
            <w:tcW w:w="3260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8F57F45" wp14:editId="4D20230E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344805</wp:posOffset>
                  </wp:positionV>
                  <wp:extent cx="1594485" cy="1323975"/>
                  <wp:effectExtent l="0" t="0" r="5715" b="9525"/>
                  <wp:wrapTight wrapText="bothSides">
                    <wp:wrapPolygon edited="0">
                      <wp:start x="0" y="0"/>
                      <wp:lineTo x="0" y="21445"/>
                      <wp:lineTo x="21419" y="21445"/>
                      <wp:lineTo x="21419" y="0"/>
                      <wp:lineTo x="0" y="0"/>
                    </wp:wrapPolygon>
                  </wp:wrapTight>
                  <wp:docPr id="35" name="صورة 35" descr="https://encrypted-tbn1.gstatic.com/images?q=tbn:ANd9GcQxCNTaWE9Ij2HYKtwHIJfFoM5fcptfAqcKKLkG1fTxvMziC2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QxCNTaWE9Ij2HYKtwHIJfFoM5fcptfAqcKKLkG1fTxvMziC2k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  <w:p w:rsidR="0052355F" w:rsidRPr="0052355F" w:rsidRDefault="0052355F" w:rsidP="007D07B7">
            <w:pPr>
              <w:tabs>
                <w:tab w:val="left" w:pos="1859"/>
              </w:tabs>
              <w:jc w:val="center"/>
              <w:rPr>
                <w:rFonts w:cs="PT Bold Heading"/>
                <w:b w:val="0"/>
                <w:bCs w:val="0"/>
                <w:sz w:val="56"/>
                <w:szCs w:val="56"/>
                <w:rtl/>
              </w:rPr>
            </w:pPr>
            <w:r w:rsidRPr="0052355F">
              <w:rPr>
                <w:rFonts w:cs="PT Bold Heading" w:hint="cs"/>
                <w:b w:val="0"/>
                <w:bCs w:val="0"/>
                <w:sz w:val="72"/>
                <w:szCs w:val="72"/>
                <w:rtl/>
              </w:rPr>
              <w:t>ابنكم لم يحفظ جدول الضرب</w:t>
            </w:r>
          </w:p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</w:tc>
        <w:tc>
          <w:tcPr>
            <w:tcW w:w="3403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64ED9FA6" wp14:editId="0B12907B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227330</wp:posOffset>
                  </wp:positionV>
                  <wp:extent cx="1791970" cy="1382395"/>
                  <wp:effectExtent l="0" t="0" r="0" b="8255"/>
                  <wp:wrapTight wrapText="bothSides">
                    <wp:wrapPolygon edited="0">
                      <wp:start x="0" y="0"/>
                      <wp:lineTo x="0" y="21431"/>
                      <wp:lineTo x="21355" y="21431"/>
                      <wp:lineTo x="21355" y="0"/>
                      <wp:lineTo x="0" y="0"/>
                    </wp:wrapPolygon>
                  </wp:wrapTight>
                  <wp:docPr id="36" name="صورة 36" descr="https://encrypted-tbn1.gstatic.com/images?q=tbn:ANd9GcSnTL2uiu96t4kTupQ-T8qbHmJVZgInb50jWvdhysZCPKu-kk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1.gstatic.com/images?q=tbn:ANd9GcSnTL2uiu96t4kTupQ-T8qbHmJVZgInb50jWvdhysZCPKu-kk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70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2355F" w:rsidRDefault="0052355F" w:rsidP="0052355F">
      <w:pPr>
        <w:tabs>
          <w:tab w:val="left" w:pos="1859"/>
        </w:tabs>
        <w:rPr>
          <w:szCs w:val="24"/>
          <w:rtl/>
        </w:rPr>
      </w:pPr>
    </w:p>
    <w:p w:rsidR="0052355F" w:rsidRDefault="0052355F" w:rsidP="0052355F">
      <w:pPr>
        <w:jc w:val="center"/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Default="0052355F" w:rsidP="0052355F">
      <w:pPr>
        <w:rPr>
          <w:szCs w:val="24"/>
          <w:rtl/>
        </w:rPr>
      </w:pP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  <w:r>
        <w:rPr>
          <w:szCs w:val="24"/>
          <w:rtl/>
        </w:rPr>
        <w:tab/>
      </w: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Default="005F64BE" w:rsidP="0052355F">
      <w:pPr>
        <w:tabs>
          <w:tab w:val="left" w:pos="2815"/>
        </w:tabs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D2BCC2" wp14:editId="00A02344">
                <wp:simplePos x="0" y="0"/>
                <wp:positionH relativeFrom="column">
                  <wp:posOffset>845820</wp:posOffset>
                </wp:positionH>
                <wp:positionV relativeFrom="paragraph">
                  <wp:posOffset>39192</wp:posOffset>
                </wp:positionV>
                <wp:extent cx="555955" cy="270129"/>
                <wp:effectExtent l="0" t="0" r="0" b="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955" cy="270129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070066" id="مستطيل مستدير الزوايا 51" o:spid="_x0000_s1026" style="position:absolute;left:0;text-align:left;margin-left:66.6pt;margin-top:3.1pt;width:43.8pt;height:2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" fillcolor="white [3212]" stroked="f" strokeweight="2pt"/>
            </w:pict>
          </mc:Fallback>
        </mc:AlternateContent>
      </w: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C41FD0" wp14:editId="48054A80">
                <wp:simplePos x="0" y="0"/>
                <wp:positionH relativeFrom="column">
                  <wp:posOffset>452120</wp:posOffset>
                </wp:positionH>
                <wp:positionV relativeFrom="paragraph">
                  <wp:posOffset>4445</wp:posOffset>
                </wp:positionV>
                <wp:extent cx="438785" cy="262890"/>
                <wp:effectExtent l="0" t="0" r="0" b="381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85" cy="2628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DB6AE0E" id="مستطيل مستدير الزوايا 50" o:spid="_x0000_s1026" style="position:absolute;left:0;text-align:left;margin-left:35.6pt;margin-top:.35pt;width:34.55pt;height:20.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" fillcolor="white [3212]" stroked="f" strokeweight="2pt"/>
            </w:pict>
          </mc:Fallback>
        </mc:AlternateContent>
      </w: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Default="0052355F" w:rsidP="00931AC2">
      <w:pPr>
        <w:rPr>
          <w:szCs w:val="24"/>
          <w:rtl/>
        </w:rPr>
      </w:pPr>
      <w:r w:rsidRPr="00CD3AEF">
        <w:rPr>
          <w:rFonts w:cs="PT Bold Heading" w:hint="cs"/>
          <w:sz w:val="40"/>
          <w:szCs w:val="40"/>
          <w:rtl/>
        </w:rPr>
        <w:t xml:space="preserve">عزيزي ولي أمر الطالب / </w:t>
      </w:r>
      <w:r w:rsidR="00931AC2" w:rsidRPr="00CD3AEF">
        <w:rPr>
          <w:rFonts w:cs="PT Bold Heading" w:hint="cs"/>
          <w:sz w:val="14"/>
          <w:szCs w:val="14"/>
          <w:rtl/>
        </w:rPr>
        <w:t>...............................................</w:t>
      </w:r>
      <w:r w:rsidR="00931AC2">
        <w:rPr>
          <w:rFonts w:cs="PT Bold Heading" w:hint="cs"/>
          <w:sz w:val="14"/>
          <w:szCs w:val="14"/>
          <w:rtl/>
        </w:rPr>
        <w:t>................</w:t>
      </w:r>
      <w:r w:rsidR="00931AC2" w:rsidRPr="00CD3AEF">
        <w:rPr>
          <w:rFonts w:cs="PT Bold Heading" w:hint="cs"/>
          <w:sz w:val="14"/>
          <w:szCs w:val="14"/>
          <w:rtl/>
        </w:rPr>
        <w:t>..</w:t>
      </w:r>
      <w:r w:rsidR="00931AC2">
        <w:rPr>
          <w:rFonts w:cs="PT Bold Heading" w:hint="cs"/>
          <w:sz w:val="14"/>
          <w:szCs w:val="14"/>
          <w:rtl/>
        </w:rPr>
        <w:t>.........................</w:t>
      </w:r>
      <w:r w:rsidR="00931AC2" w:rsidRPr="00CD3AEF">
        <w:rPr>
          <w:rFonts w:cs="PT Bold Heading" w:hint="cs"/>
          <w:sz w:val="14"/>
          <w:szCs w:val="14"/>
          <w:rtl/>
        </w:rPr>
        <w:t xml:space="preserve">.... </w:t>
      </w:r>
      <w:r w:rsidR="00931AC2" w:rsidRPr="00CD3AEF">
        <w:rPr>
          <w:rFonts w:cs="PT Bold Heading" w:hint="cs"/>
          <w:sz w:val="40"/>
          <w:szCs w:val="40"/>
          <w:rtl/>
        </w:rPr>
        <w:t xml:space="preserve"> </w:t>
      </w:r>
      <w:r w:rsidRPr="00CD3AEF">
        <w:rPr>
          <w:rFonts w:cs="PT Bold Heading" w:hint="cs"/>
          <w:sz w:val="14"/>
          <w:szCs w:val="14"/>
          <w:rtl/>
        </w:rPr>
        <w:t xml:space="preserve"> </w:t>
      </w:r>
      <w:r w:rsidRPr="00CD3AEF">
        <w:rPr>
          <w:rFonts w:cs="PT Bold Heading" w:hint="cs"/>
          <w:sz w:val="40"/>
          <w:szCs w:val="40"/>
          <w:rtl/>
        </w:rPr>
        <w:t xml:space="preserve">    </w:t>
      </w:r>
      <w:proofErr w:type="gramStart"/>
      <w:r w:rsidRPr="00CD3AEF">
        <w:rPr>
          <w:rFonts w:cs="PT Bold Heading" w:hint="cs"/>
          <w:sz w:val="40"/>
          <w:szCs w:val="40"/>
          <w:rtl/>
        </w:rPr>
        <w:t xml:space="preserve">الصف </w:t>
      </w:r>
      <w:r w:rsidRPr="00CD3AEF">
        <w:rPr>
          <w:rFonts w:cs="PT Bold Heading" w:hint="cs"/>
          <w:sz w:val="14"/>
          <w:szCs w:val="14"/>
          <w:rtl/>
        </w:rPr>
        <w:t xml:space="preserve"> .....</w:t>
      </w:r>
      <w:r>
        <w:rPr>
          <w:rFonts w:cs="PT Bold Heading" w:hint="cs"/>
          <w:sz w:val="14"/>
          <w:szCs w:val="14"/>
          <w:rtl/>
        </w:rPr>
        <w:t>..............</w:t>
      </w:r>
      <w:r w:rsidRPr="00CD3AEF">
        <w:rPr>
          <w:rFonts w:cs="PT Bold Heading" w:hint="cs"/>
          <w:sz w:val="14"/>
          <w:szCs w:val="14"/>
          <w:rtl/>
        </w:rPr>
        <w:t>.......</w:t>
      </w:r>
      <w:proofErr w:type="gramEnd"/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  <w:r>
        <w:rPr>
          <w:szCs w:val="24"/>
          <w:rtl/>
        </w:rPr>
        <w:tab/>
      </w:r>
      <w:r>
        <w:rPr>
          <w:rFonts w:hint="cs"/>
          <w:szCs w:val="24"/>
          <w:rtl/>
        </w:rPr>
        <w:t xml:space="preserve">   </w:t>
      </w:r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tbl>
      <w:tblPr>
        <w:tblStyle w:val="a6"/>
        <w:bidiVisual/>
        <w:tblW w:w="10632" w:type="dxa"/>
        <w:tblInd w:w="-4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969"/>
        <w:gridCol w:w="3403"/>
      </w:tblGrid>
      <w:tr w:rsidR="0052355F" w:rsidTr="007D07B7">
        <w:tc>
          <w:tcPr>
            <w:tcW w:w="3260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A4C56A6" wp14:editId="7DA4EAE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344805</wp:posOffset>
                  </wp:positionV>
                  <wp:extent cx="1594485" cy="1323975"/>
                  <wp:effectExtent l="0" t="0" r="5715" b="9525"/>
                  <wp:wrapTight wrapText="bothSides">
                    <wp:wrapPolygon edited="0">
                      <wp:start x="0" y="0"/>
                      <wp:lineTo x="0" y="21445"/>
                      <wp:lineTo x="21419" y="21445"/>
                      <wp:lineTo x="21419" y="0"/>
                      <wp:lineTo x="0" y="0"/>
                    </wp:wrapPolygon>
                  </wp:wrapTight>
                  <wp:docPr id="39" name="صورة 39" descr="https://encrypted-tbn1.gstatic.com/images?q=tbn:ANd9GcQxCNTaWE9Ij2HYKtwHIJfFoM5fcptfAqcKKLkG1fTxvMziC2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QxCNTaWE9Ij2HYKtwHIJfFoM5fcptfAqcKKLkG1fTxvMziC2k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  <w:p w:rsidR="0052355F" w:rsidRPr="0052355F" w:rsidRDefault="0052355F" w:rsidP="007D07B7">
            <w:pPr>
              <w:tabs>
                <w:tab w:val="left" w:pos="1859"/>
              </w:tabs>
              <w:jc w:val="center"/>
              <w:rPr>
                <w:rFonts w:cs="PT Bold Heading"/>
                <w:b w:val="0"/>
                <w:bCs w:val="0"/>
                <w:sz w:val="56"/>
                <w:szCs w:val="56"/>
                <w:rtl/>
              </w:rPr>
            </w:pPr>
            <w:bookmarkStart w:id="0" w:name="_GoBack"/>
            <w:r w:rsidRPr="0052355F">
              <w:rPr>
                <w:rFonts w:cs="PT Bold Heading" w:hint="cs"/>
                <w:b w:val="0"/>
                <w:bCs w:val="0"/>
                <w:sz w:val="72"/>
                <w:szCs w:val="72"/>
                <w:rtl/>
              </w:rPr>
              <w:t xml:space="preserve">ابنكم </w:t>
            </w:r>
            <w:bookmarkEnd w:id="0"/>
            <w:r w:rsidRPr="0052355F">
              <w:rPr>
                <w:rFonts w:cs="PT Bold Heading" w:hint="cs"/>
                <w:b w:val="0"/>
                <w:bCs w:val="0"/>
                <w:sz w:val="72"/>
                <w:szCs w:val="72"/>
                <w:rtl/>
              </w:rPr>
              <w:t>لم يحفظ جدول الضرب</w:t>
            </w:r>
          </w:p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</w:tc>
        <w:tc>
          <w:tcPr>
            <w:tcW w:w="3403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AD3AC01" wp14:editId="657A7C5A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227330</wp:posOffset>
                  </wp:positionV>
                  <wp:extent cx="1791970" cy="1382395"/>
                  <wp:effectExtent l="0" t="0" r="0" b="8255"/>
                  <wp:wrapTight wrapText="bothSides">
                    <wp:wrapPolygon edited="0">
                      <wp:start x="0" y="0"/>
                      <wp:lineTo x="0" y="21431"/>
                      <wp:lineTo x="21355" y="21431"/>
                      <wp:lineTo x="21355" y="0"/>
                      <wp:lineTo x="0" y="0"/>
                    </wp:wrapPolygon>
                  </wp:wrapTight>
                  <wp:docPr id="40" name="صورة 40" descr="https://encrypted-tbn1.gstatic.com/images?q=tbn:ANd9GcSnTL2uiu96t4kTupQ-T8qbHmJVZgInb50jWvdhysZCPKu-kk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1.gstatic.com/images?q=tbn:ANd9GcSnTL2uiu96t4kTupQ-T8qbHmJVZgInb50jWvdhysZCPKu-kk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70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2355F" w:rsidRDefault="0052355F" w:rsidP="0052355F">
      <w:pPr>
        <w:tabs>
          <w:tab w:val="left" w:pos="2815"/>
        </w:tabs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Pr="0052355F" w:rsidRDefault="0052355F" w:rsidP="0052355F">
      <w:pPr>
        <w:rPr>
          <w:szCs w:val="24"/>
          <w:rtl/>
        </w:rPr>
      </w:pPr>
    </w:p>
    <w:p w:rsidR="0052355F" w:rsidRDefault="0052355F" w:rsidP="0052355F">
      <w:pPr>
        <w:rPr>
          <w:szCs w:val="24"/>
          <w:rtl/>
        </w:rPr>
      </w:pPr>
    </w:p>
    <w:p w:rsidR="0052355F" w:rsidRDefault="0052355F" w:rsidP="0052355F">
      <w:pPr>
        <w:tabs>
          <w:tab w:val="left" w:pos="7066"/>
        </w:tabs>
        <w:rPr>
          <w:szCs w:val="24"/>
          <w:rtl/>
        </w:rPr>
      </w:pPr>
      <w:r>
        <w:rPr>
          <w:szCs w:val="24"/>
          <w:rtl/>
        </w:rPr>
        <w:tab/>
      </w:r>
    </w:p>
    <w:p w:rsidR="0052355F" w:rsidRDefault="0052355F" w:rsidP="0052355F">
      <w:pPr>
        <w:tabs>
          <w:tab w:val="left" w:pos="7066"/>
        </w:tabs>
        <w:rPr>
          <w:szCs w:val="24"/>
          <w:rtl/>
        </w:rPr>
      </w:pPr>
    </w:p>
    <w:p w:rsidR="0052355F" w:rsidRDefault="0052355F" w:rsidP="0052355F">
      <w:pPr>
        <w:tabs>
          <w:tab w:val="left" w:pos="7066"/>
        </w:tabs>
        <w:rPr>
          <w:szCs w:val="24"/>
          <w:rtl/>
        </w:rPr>
      </w:pPr>
    </w:p>
    <w:p w:rsidR="0052355F" w:rsidRDefault="005F64BE" w:rsidP="00931AC2">
      <w:pPr>
        <w:tabs>
          <w:tab w:val="left" w:pos="7066"/>
        </w:tabs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2E00D" wp14:editId="70FA33D4">
                <wp:simplePos x="0" y="0"/>
                <wp:positionH relativeFrom="column">
                  <wp:posOffset>475869</wp:posOffset>
                </wp:positionH>
                <wp:positionV relativeFrom="paragraph">
                  <wp:posOffset>2540</wp:posOffset>
                </wp:positionV>
                <wp:extent cx="438785" cy="262890"/>
                <wp:effectExtent l="0" t="0" r="0" b="381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85" cy="2628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CC2510C" id="مستطيل مستدير الزوايا 52" o:spid="_x0000_s1026" style="position:absolute;left:0;text-align:left;margin-left:37.45pt;margin-top:.2pt;width:34.55pt;height:20.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" fillcolor="white [3212]" stroked="f" strokeweight="2pt"/>
            </w:pict>
          </mc:Fallback>
        </mc:AlternateContent>
      </w:r>
      <w:r w:rsidR="0052355F" w:rsidRPr="00CD3AEF">
        <w:rPr>
          <w:rFonts w:cs="PT Bold Heading" w:hint="cs"/>
          <w:sz w:val="40"/>
          <w:szCs w:val="40"/>
          <w:rtl/>
        </w:rPr>
        <w:t xml:space="preserve">عزيزي ولي أمر الطالب / </w:t>
      </w:r>
      <w:r w:rsidR="00931AC2" w:rsidRPr="00CD3AEF">
        <w:rPr>
          <w:rFonts w:cs="PT Bold Heading" w:hint="cs"/>
          <w:sz w:val="14"/>
          <w:szCs w:val="14"/>
          <w:rtl/>
        </w:rPr>
        <w:t>...............................................</w:t>
      </w:r>
      <w:r w:rsidR="00931AC2">
        <w:rPr>
          <w:rFonts w:cs="PT Bold Heading" w:hint="cs"/>
          <w:sz w:val="14"/>
          <w:szCs w:val="14"/>
          <w:rtl/>
        </w:rPr>
        <w:t>................</w:t>
      </w:r>
      <w:r w:rsidR="00931AC2" w:rsidRPr="00CD3AEF">
        <w:rPr>
          <w:rFonts w:cs="PT Bold Heading" w:hint="cs"/>
          <w:sz w:val="14"/>
          <w:szCs w:val="14"/>
          <w:rtl/>
        </w:rPr>
        <w:t>..</w:t>
      </w:r>
      <w:r w:rsidR="00931AC2">
        <w:rPr>
          <w:rFonts w:cs="PT Bold Heading" w:hint="cs"/>
          <w:sz w:val="14"/>
          <w:szCs w:val="14"/>
          <w:rtl/>
        </w:rPr>
        <w:t>.........................</w:t>
      </w:r>
      <w:r w:rsidR="00931AC2" w:rsidRPr="00CD3AEF">
        <w:rPr>
          <w:rFonts w:cs="PT Bold Heading" w:hint="cs"/>
          <w:sz w:val="14"/>
          <w:szCs w:val="14"/>
          <w:rtl/>
        </w:rPr>
        <w:t xml:space="preserve">.... </w:t>
      </w:r>
      <w:r w:rsidR="00931AC2" w:rsidRPr="00CD3AEF">
        <w:rPr>
          <w:rFonts w:cs="PT Bold Heading" w:hint="cs"/>
          <w:sz w:val="40"/>
          <w:szCs w:val="40"/>
          <w:rtl/>
        </w:rPr>
        <w:t xml:space="preserve"> </w:t>
      </w:r>
      <w:r w:rsidR="0052355F" w:rsidRPr="00CD3AEF">
        <w:rPr>
          <w:rFonts w:cs="PT Bold Heading" w:hint="cs"/>
          <w:sz w:val="40"/>
          <w:szCs w:val="40"/>
          <w:rtl/>
        </w:rPr>
        <w:t xml:space="preserve">   </w:t>
      </w:r>
      <w:proofErr w:type="gramStart"/>
      <w:r w:rsidR="0052355F" w:rsidRPr="00CD3AEF">
        <w:rPr>
          <w:rFonts w:cs="PT Bold Heading" w:hint="cs"/>
          <w:sz w:val="40"/>
          <w:szCs w:val="40"/>
          <w:rtl/>
        </w:rPr>
        <w:t xml:space="preserve">الصف </w:t>
      </w:r>
      <w:r w:rsidR="0052355F" w:rsidRPr="00CD3AEF">
        <w:rPr>
          <w:rFonts w:cs="PT Bold Heading" w:hint="cs"/>
          <w:sz w:val="14"/>
          <w:szCs w:val="14"/>
          <w:rtl/>
        </w:rPr>
        <w:t xml:space="preserve"> .....</w:t>
      </w:r>
      <w:r w:rsidR="0052355F">
        <w:rPr>
          <w:rFonts w:cs="PT Bold Heading" w:hint="cs"/>
          <w:sz w:val="14"/>
          <w:szCs w:val="14"/>
          <w:rtl/>
        </w:rPr>
        <w:t>..............</w:t>
      </w:r>
      <w:r w:rsidR="0052355F" w:rsidRPr="00CD3AEF">
        <w:rPr>
          <w:rFonts w:cs="PT Bold Heading" w:hint="cs"/>
          <w:sz w:val="14"/>
          <w:szCs w:val="14"/>
          <w:rtl/>
        </w:rPr>
        <w:t>.......</w:t>
      </w:r>
      <w:proofErr w:type="gramEnd"/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  <w:r>
        <w:rPr>
          <w:szCs w:val="24"/>
          <w:rtl/>
        </w:rPr>
        <w:tab/>
      </w:r>
      <w:r>
        <w:rPr>
          <w:rFonts w:hint="cs"/>
          <w:szCs w:val="24"/>
          <w:rtl/>
        </w:rPr>
        <w:t xml:space="preserve">   </w:t>
      </w:r>
    </w:p>
    <w:p w:rsidR="0052355F" w:rsidRDefault="0052355F" w:rsidP="0052355F">
      <w:pPr>
        <w:tabs>
          <w:tab w:val="left" w:pos="1859"/>
        </w:tabs>
        <w:rPr>
          <w:szCs w:val="24"/>
          <w:rtl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p w:rsidR="0052355F" w:rsidRDefault="0052355F" w:rsidP="0052355F">
      <w:pPr>
        <w:tabs>
          <w:tab w:val="left" w:pos="1859"/>
        </w:tabs>
        <w:rPr>
          <w:szCs w:val="24"/>
        </w:rPr>
      </w:pPr>
    </w:p>
    <w:tbl>
      <w:tblPr>
        <w:tblStyle w:val="a6"/>
        <w:bidiVisual/>
        <w:tblW w:w="10632" w:type="dxa"/>
        <w:tblInd w:w="-4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969"/>
        <w:gridCol w:w="3403"/>
      </w:tblGrid>
      <w:tr w:rsidR="0052355F" w:rsidTr="007D07B7">
        <w:tc>
          <w:tcPr>
            <w:tcW w:w="3260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09ADD4AF" wp14:editId="6CC4F997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344805</wp:posOffset>
                  </wp:positionV>
                  <wp:extent cx="1594485" cy="1323975"/>
                  <wp:effectExtent l="0" t="0" r="5715" b="9525"/>
                  <wp:wrapTight wrapText="bothSides">
                    <wp:wrapPolygon edited="0">
                      <wp:start x="0" y="0"/>
                      <wp:lineTo x="0" y="21445"/>
                      <wp:lineTo x="21419" y="21445"/>
                      <wp:lineTo x="21419" y="0"/>
                      <wp:lineTo x="0" y="0"/>
                    </wp:wrapPolygon>
                  </wp:wrapTight>
                  <wp:docPr id="41" name="صورة 41" descr="https://encrypted-tbn1.gstatic.com/images?q=tbn:ANd9GcQxCNTaWE9Ij2HYKtwHIJfFoM5fcptfAqcKKLkG1fTxvMziC2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QxCNTaWE9Ij2HYKtwHIJfFoM5fcptfAqcKKLkG1fTxvMziC2k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  <w:p w:rsidR="0052355F" w:rsidRPr="0052355F" w:rsidRDefault="0052355F" w:rsidP="007D07B7">
            <w:pPr>
              <w:tabs>
                <w:tab w:val="left" w:pos="1859"/>
              </w:tabs>
              <w:jc w:val="center"/>
              <w:rPr>
                <w:rFonts w:cs="PT Bold Heading"/>
                <w:b w:val="0"/>
                <w:bCs w:val="0"/>
                <w:sz w:val="56"/>
                <w:szCs w:val="56"/>
                <w:rtl/>
              </w:rPr>
            </w:pPr>
            <w:r w:rsidRPr="0052355F">
              <w:rPr>
                <w:rFonts w:cs="PT Bold Heading" w:hint="cs"/>
                <w:b w:val="0"/>
                <w:bCs w:val="0"/>
                <w:sz w:val="72"/>
                <w:szCs w:val="72"/>
                <w:rtl/>
              </w:rPr>
              <w:t>ابنكم لم يحفظ جدول الضرب</w:t>
            </w:r>
          </w:p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</w:p>
        </w:tc>
        <w:tc>
          <w:tcPr>
            <w:tcW w:w="3403" w:type="dxa"/>
          </w:tcPr>
          <w:p w:rsidR="0052355F" w:rsidRDefault="0052355F" w:rsidP="007D07B7">
            <w:pPr>
              <w:tabs>
                <w:tab w:val="left" w:pos="1859"/>
              </w:tabs>
              <w:rPr>
                <w:szCs w:val="24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5BA802A6" wp14:editId="577A909E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227330</wp:posOffset>
                  </wp:positionV>
                  <wp:extent cx="1791970" cy="1382395"/>
                  <wp:effectExtent l="0" t="0" r="0" b="8255"/>
                  <wp:wrapTight wrapText="bothSides">
                    <wp:wrapPolygon edited="0">
                      <wp:start x="0" y="0"/>
                      <wp:lineTo x="0" y="21431"/>
                      <wp:lineTo x="21355" y="21431"/>
                      <wp:lineTo x="21355" y="0"/>
                      <wp:lineTo x="0" y="0"/>
                    </wp:wrapPolygon>
                  </wp:wrapTight>
                  <wp:docPr id="42" name="صورة 42" descr="https://encrypted-tbn1.gstatic.com/images?q=tbn:ANd9GcSnTL2uiu96t4kTupQ-T8qbHmJVZgInb50jWvdhysZCPKu-kk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1.gstatic.com/images?q=tbn:ANd9GcSnTL2uiu96t4kTupQ-T8qbHmJVZgInb50jWvdhysZCPKu-kk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70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2355F" w:rsidRPr="0052355F" w:rsidRDefault="0052355F" w:rsidP="0052355F">
      <w:pPr>
        <w:tabs>
          <w:tab w:val="left" w:pos="7066"/>
        </w:tabs>
        <w:rPr>
          <w:szCs w:val="24"/>
          <w:rtl/>
        </w:rPr>
      </w:pPr>
    </w:p>
    <w:sectPr w:rsidR="0052355F" w:rsidRPr="0052355F" w:rsidSect="00BF3D79">
      <w:headerReference w:type="default" r:id="rId10"/>
      <w:footerReference w:type="default" r:id="rId11"/>
      <w:pgSz w:w="11901" w:h="15842" w:code="172"/>
      <w:pgMar w:top="567" w:right="851" w:bottom="284" w:left="851" w:header="709" w:footer="709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79D" w:rsidRDefault="0014679D" w:rsidP="005F5887">
      <w:r>
        <w:separator/>
      </w:r>
    </w:p>
  </w:endnote>
  <w:endnote w:type="continuationSeparator" w:id="0">
    <w:p w:rsidR="0014679D" w:rsidRDefault="0014679D" w:rsidP="005F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1E2" w:rsidRDefault="00A54F0F" w:rsidP="00283D97">
    <w:pPr>
      <w:ind w:left="7200"/>
      <w:rPr>
        <w:rFonts w:cs="Sultan Medium"/>
        <w:sz w:val="28"/>
        <w:szCs w:val="28"/>
        <w:rtl/>
      </w:rPr>
    </w:pPr>
    <w:r>
      <w:rPr>
        <w:rFonts w:cs="Sultan Medium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CB89AC5" wp14:editId="61164D5C">
              <wp:simplePos x="0" y="0"/>
              <wp:positionH relativeFrom="column">
                <wp:posOffset>3592195</wp:posOffset>
              </wp:positionH>
              <wp:positionV relativeFrom="paragraph">
                <wp:posOffset>-2179320</wp:posOffset>
              </wp:positionV>
              <wp:extent cx="2720975" cy="1148080"/>
              <wp:effectExtent l="0" t="0" r="0" b="0"/>
              <wp:wrapNone/>
              <wp:docPr id="28" name="مستطيل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720975" cy="114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7284" w:rsidRPr="00931AC2" w:rsidRDefault="00887284" w:rsidP="00887284">
                          <w:pPr>
                            <w:jc w:val="center"/>
                            <w:rPr>
                              <w:rFonts w:cs="PT Bold Heading"/>
                              <w:sz w:val="40"/>
                              <w:szCs w:val="44"/>
                              <w:rtl/>
                            </w:rPr>
                          </w:pPr>
                          <w:r w:rsidRPr="00931AC2">
                            <w:rPr>
                              <w:rFonts w:cs="PT Bold Heading" w:hint="cs"/>
                              <w:sz w:val="40"/>
                              <w:szCs w:val="44"/>
                              <w:rtl/>
                            </w:rPr>
                            <w:t>معلم المادة</w:t>
                          </w:r>
                        </w:p>
                        <w:p w:rsidR="00887284" w:rsidRPr="00931AC2" w:rsidRDefault="00931AC2" w:rsidP="00887284">
                          <w:pPr>
                            <w:jc w:val="center"/>
                            <w:rPr>
                              <w:rFonts w:cs="PT Bold Heading"/>
                            </w:rPr>
                          </w:pPr>
                          <w:r w:rsidRPr="00931AC2">
                            <w:rPr>
                              <w:rFonts w:cs="PT Bold Heading" w:hint="cs"/>
                              <w:sz w:val="40"/>
                              <w:szCs w:val="44"/>
                              <w:rtl/>
                            </w:rPr>
                            <w:t>أ/ محمد العوض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B89AC5" id="مستطيل 28" o:spid="_x0000_s1026" style="position:absolute;left:0;text-align:left;margin-left:282.85pt;margin-top:-171.6pt;width:214.25pt;height:9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" filled="f" stroked="f" strokeweight="2pt">
              <v:path arrowok="t"/>
              <v:textbox>
                <w:txbxContent>
                  <w:p w:rsidR="00887284" w:rsidRPr="00931AC2" w:rsidRDefault="00887284" w:rsidP="00887284">
                    <w:pPr>
                      <w:jc w:val="center"/>
                      <w:rPr>
                        <w:rFonts w:cs="PT Bold Heading"/>
                        <w:sz w:val="40"/>
                        <w:szCs w:val="44"/>
                        <w:rtl/>
                      </w:rPr>
                    </w:pPr>
                    <w:r w:rsidRPr="00931AC2">
                      <w:rPr>
                        <w:rFonts w:cs="PT Bold Heading" w:hint="cs"/>
                        <w:sz w:val="40"/>
                        <w:szCs w:val="44"/>
                        <w:rtl/>
                      </w:rPr>
                      <w:t>معلم المادة</w:t>
                    </w:r>
                  </w:p>
                  <w:p w:rsidR="00887284" w:rsidRPr="00931AC2" w:rsidRDefault="00931AC2" w:rsidP="00887284">
                    <w:pPr>
                      <w:jc w:val="center"/>
                      <w:rPr>
                        <w:rFonts w:cs="PT Bold Heading"/>
                      </w:rPr>
                    </w:pPr>
                    <w:r w:rsidRPr="00931AC2">
                      <w:rPr>
                        <w:rFonts w:cs="PT Bold Heading" w:hint="cs"/>
                        <w:sz w:val="40"/>
                        <w:szCs w:val="44"/>
                        <w:rtl/>
                      </w:rPr>
                      <w:t>أ/ محمد العوض</w:t>
                    </w:r>
                  </w:p>
                </w:txbxContent>
              </v:textbox>
            </v:rect>
          </w:pict>
        </mc:Fallback>
      </mc:AlternateContent>
    </w:r>
    <w:r w:rsidR="00887284">
      <w:rPr>
        <w:rFonts w:cs="Sultan Medium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EEF6C" wp14:editId="74F3EC2E">
              <wp:simplePos x="0" y="0"/>
              <wp:positionH relativeFrom="column">
                <wp:posOffset>-50267</wp:posOffset>
              </wp:positionH>
              <wp:positionV relativeFrom="paragraph">
                <wp:posOffset>-2179015</wp:posOffset>
              </wp:positionV>
              <wp:extent cx="2874874" cy="1309421"/>
              <wp:effectExtent l="0" t="0" r="0" b="0"/>
              <wp:wrapNone/>
              <wp:docPr id="3" name="مستطي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74874" cy="13094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0D2E" w:rsidRPr="00931AC2" w:rsidRDefault="00D00D2E" w:rsidP="00D00D2E">
                          <w:pPr>
                            <w:jc w:val="center"/>
                            <w:rPr>
                              <w:rFonts w:cs="PT Bold Heading"/>
                              <w:sz w:val="40"/>
                              <w:szCs w:val="44"/>
                              <w:rtl/>
                            </w:rPr>
                          </w:pPr>
                          <w:r w:rsidRPr="00931AC2">
                            <w:rPr>
                              <w:rFonts w:cs="PT Bold Heading" w:hint="cs"/>
                              <w:sz w:val="40"/>
                              <w:szCs w:val="44"/>
                              <w:rtl/>
                            </w:rPr>
                            <w:t>القائد التربوي</w:t>
                          </w:r>
                        </w:p>
                        <w:p w:rsidR="00D00D2E" w:rsidRPr="00931AC2" w:rsidRDefault="00931AC2" w:rsidP="00D00D2E">
                          <w:pPr>
                            <w:jc w:val="center"/>
                            <w:rPr>
                              <w:rFonts w:cs="PT Bold Heading"/>
                              <w:sz w:val="32"/>
                              <w:szCs w:val="36"/>
                            </w:rPr>
                          </w:pPr>
                          <w:r w:rsidRPr="00931AC2">
                            <w:rPr>
                              <w:rFonts w:cs="PT Bold Heading" w:hint="cs"/>
                              <w:sz w:val="40"/>
                              <w:szCs w:val="44"/>
                              <w:rtl/>
                            </w:rPr>
                            <w:t>أ/ بندر عسيلان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EEF6C" id="مستطيل 3" o:spid="_x0000_s1027" style="position:absolute;left:0;text-align:left;margin-left:-3.95pt;margin-top:-171.6pt;width:226.35pt;height:10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" filled="f" stroked="f" strokeweight="2pt">
              <v:path arrowok="t"/>
              <v:textbox>
                <w:txbxContent>
                  <w:p w:rsidR="00D00D2E" w:rsidRPr="00931AC2" w:rsidRDefault="00D00D2E" w:rsidP="00D00D2E">
                    <w:pPr>
                      <w:jc w:val="center"/>
                      <w:rPr>
                        <w:rFonts w:cs="PT Bold Heading"/>
                        <w:sz w:val="40"/>
                        <w:szCs w:val="44"/>
                        <w:rtl/>
                      </w:rPr>
                    </w:pPr>
                    <w:r w:rsidRPr="00931AC2">
                      <w:rPr>
                        <w:rFonts w:cs="PT Bold Heading" w:hint="cs"/>
                        <w:sz w:val="40"/>
                        <w:szCs w:val="44"/>
                        <w:rtl/>
                      </w:rPr>
                      <w:t>القائد التربوي</w:t>
                    </w:r>
                  </w:p>
                  <w:p w:rsidR="00D00D2E" w:rsidRPr="00931AC2" w:rsidRDefault="00931AC2" w:rsidP="00D00D2E">
                    <w:pPr>
                      <w:jc w:val="center"/>
                      <w:rPr>
                        <w:rFonts w:cs="PT Bold Heading"/>
                        <w:sz w:val="32"/>
                        <w:szCs w:val="36"/>
                      </w:rPr>
                    </w:pPr>
                    <w:r w:rsidRPr="00931AC2">
                      <w:rPr>
                        <w:rFonts w:cs="PT Bold Heading" w:hint="cs"/>
                        <w:sz w:val="40"/>
                        <w:szCs w:val="44"/>
                        <w:rtl/>
                      </w:rPr>
                      <w:t>أ/ بندر عسيلان</w:t>
                    </w:r>
                  </w:p>
                </w:txbxContent>
              </v:textbox>
            </v:rect>
          </w:pict>
        </mc:Fallback>
      </mc:AlternateContent>
    </w:r>
  </w:p>
  <w:p w:rsidR="00283D97" w:rsidRDefault="00283D97" w:rsidP="00283D97">
    <w:pPr>
      <w:ind w:left="7200" w:firstLine="720"/>
      <w:rPr>
        <w:sz w:val="20"/>
        <w:szCs w:val="20"/>
      </w:rPr>
    </w:pPr>
  </w:p>
  <w:p w:rsidR="001E31E2" w:rsidRDefault="002B5D70" w:rsidP="002B5D70">
    <w:pPr>
      <w:tabs>
        <w:tab w:val="left" w:pos="2838"/>
      </w:tabs>
      <w:rPr>
        <w:sz w:val="20"/>
        <w:szCs w:val="20"/>
        <w:rtl/>
      </w:rPr>
    </w:pPr>
    <w:r>
      <w:rPr>
        <w:sz w:val="20"/>
        <w:szCs w:val="20"/>
        <w:rtl/>
      </w:rPr>
      <w:tab/>
    </w:r>
  </w:p>
  <w:p w:rsidR="002E3F70" w:rsidRDefault="002E3F70" w:rsidP="001E31E2">
    <w:pPr>
      <w:pStyle w:val="a5"/>
      <w:rPr>
        <w:rtl/>
      </w:rPr>
    </w:pPr>
  </w:p>
  <w:p w:rsidR="00D473CB" w:rsidRDefault="00D473CB" w:rsidP="001E31E2">
    <w:pPr>
      <w:pStyle w:val="a5"/>
      <w:rPr>
        <w:rtl/>
      </w:rPr>
    </w:pPr>
  </w:p>
  <w:p w:rsidR="00D473CB" w:rsidRPr="00FC03F4" w:rsidRDefault="00D473CB" w:rsidP="001E31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79D" w:rsidRDefault="0014679D" w:rsidP="005F5887">
      <w:r>
        <w:separator/>
      </w:r>
    </w:p>
  </w:footnote>
  <w:footnote w:type="continuationSeparator" w:id="0">
    <w:p w:rsidR="0014679D" w:rsidRDefault="0014679D" w:rsidP="005F5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F48" w:rsidRDefault="00931AC2">
    <w:pPr>
      <w:pStyle w:val="a4"/>
    </w:pPr>
    <w:r w:rsidRPr="005D165D">
      <w:rPr>
        <w:b/>
        <w:bCs/>
        <w:noProof/>
        <w:sz w:val="24"/>
        <w:szCs w:val="24"/>
      </w:rPr>
      <w:drawing>
        <wp:anchor distT="0" distB="0" distL="114300" distR="114300" simplePos="0" relativeHeight="251669504" behindDoc="1" locked="0" layoutInCell="1" allowOverlap="1" wp14:anchorId="3DAC5E5D" wp14:editId="18ACE8CF">
          <wp:simplePos x="0" y="0"/>
          <wp:positionH relativeFrom="page">
            <wp:posOffset>436880</wp:posOffset>
          </wp:positionH>
          <wp:positionV relativeFrom="paragraph">
            <wp:posOffset>-31115</wp:posOffset>
          </wp:positionV>
          <wp:extent cx="6581775" cy="895350"/>
          <wp:effectExtent l="0" t="0" r="9525" b="0"/>
          <wp:wrapTight wrapText="bothSides">
            <wp:wrapPolygon edited="0">
              <wp:start x="0" y="0"/>
              <wp:lineTo x="0" y="21140"/>
              <wp:lineTo x="21569" y="21140"/>
              <wp:lineTo x="21569" y="0"/>
              <wp:lineTo x="0" y="0"/>
            </wp:wrapPolygon>
          </wp:wrapTight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019" t="35317" r="19817" b="48951"/>
                  <a:stretch/>
                </pic:blipFill>
                <pic:spPr bwMode="auto">
                  <a:xfrm>
                    <a:off x="0" y="0"/>
                    <a:ext cx="6581775" cy="895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0234"/>
    <w:multiLevelType w:val="hybridMultilevel"/>
    <w:tmpl w:val="C3DEC1B0"/>
    <w:lvl w:ilvl="0" w:tplc="A32E9864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4B67E6"/>
    <w:multiLevelType w:val="hybridMultilevel"/>
    <w:tmpl w:val="D10C5D46"/>
    <w:lvl w:ilvl="0" w:tplc="267E253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4025040"/>
    <w:multiLevelType w:val="hybridMultilevel"/>
    <w:tmpl w:val="BBD8C5BC"/>
    <w:lvl w:ilvl="0" w:tplc="BE7AE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2A4"/>
    <w:rsid w:val="0002081E"/>
    <w:rsid w:val="00023DEF"/>
    <w:rsid w:val="00043F13"/>
    <w:rsid w:val="00046782"/>
    <w:rsid w:val="00051BB8"/>
    <w:rsid w:val="00091D84"/>
    <w:rsid w:val="000D1EEA"/>
    <w:rsid w:val="0014679D"/>
    <w:rsid w:val="00160F1E"/>
    <w:rsid w:val="00161A7C"/>
    <w:rsid w:val="00161F2B"/>
    <w:rsid w:val="001677B5"/>
    <w:rsid w:val="00175D02"/>
    <w:rsid w:val="001E31E2"/>
    <w:rsid w:val="002101C8"/>
    <w:rsid w:val="002312E4"/>
    <w:rsid w:val="002413A4"/>
    <w:rsid w:val="00243961"/>
    <w:rsid w:val="0025698F"/>
    <w:rsid w:val="002733DE"/>
    <w:rsid w:val="00274D34"/>
    <w:rsid w:val="00283D97"/>
    <w:rsid w:val="00287AB1"/>
    <w:rsid w:val="002B5D70"/>
    <w:rsid w:val="002C1EAB"/>
    <w:rsid w:val="002C5089"/>
    <w:rsid w:val="002E3F70"/>
    <w:rsid w:val="00301EEF"/>
    <w:rsid w:val="00312477"/>
    <w:rsid w:val="00321F57"/>
    <w:rsid w:val="00331F43"/>
    <w:rsid w:val="00361D10"/>
    <w:rsid w:val="0039705B"/>
    <w:rsid w:val="003A5123"/>
    <w:rsid w:val="003C5E11"/>
    <w:rsid w:val="003E2648"/>
    <w:rsid w:val="003E7EE7"/>
    <w:rsid w:val="003F6B2D"/>
    <w:rsid w:val="00407D1B"/>
    <w:rsid w:val="0041184F"/>
    <w:rsid w:val="00423815"/>
    <w:rsid w:val="004433BE"/>
    <w:rsid w:val="004461E2"/>
    <w:rsid w:val="00447A7E"/>
    <w:rsid w:val="004535CF"/>
    <w:rsid w:val="00473671"/>
    <w:rsid w:val="0047427D"/>
    <w:rsid w:val="00485F7B"/>
    <w:rsid w:val="004978A3"/>
    <w:rsid w:val="004B2F48"/>
    <w:rsid w:val="00504550"/>
    <w:rsid w:val="00505BBF"/>
    <w:rsid w:val="00507D66"/>
    <w:rsid w:val="005106D2"/>
    <w:rsid w:val="00512E63"/>
    <w:rsid w:val="00521D95"/>
    <w:rsid w:val="0052355F"/>
    <w:rsid w:val="00523954"/>
    <w:rsid w:val="00535E0C"/>
    <w:rsid w:val="00570A5A"/>
    <w:rsid w:val="005771E2"/>
    <w:rsid w:val="00594096"/>
    <w:rsid w:val="005C66F5"/>
    <w:rsid w:val="005C6A55"/>
    <w:rsid w:val="005D1B4F"/>
    <w:rsid w:val="005F5887"/>
    <w:rsid w:val="005F5C9F"/>
    <w:rsid w:val="005F64BE"/>
    <w:rsid w:val="0061607E"/>
    <w:rsid w:val="00645A01"/>
    <w:rsid w:val="00655E28"/>
    <w:rsid w:val="0067544A"/>
    <w:rsid w:val="00686D48"/>
    <w:rsid w:val="006A520E"/>
    <w:rsid w:val="006A62A9"/>
    <w:rsid w:val="006B49D7"/>
    <w:rsid w:val="006E1474"/>
    <w:rsid w:val="006F1B2A"/>
    <w:rsid w:val="00713B6F"/>
    <w:rsid w:val="00733AC5"/>
    <w:rsid w:val="00750CA9"/>
    <w:rsid w:val="00753FCD"/>
    <w:rsid w:val="00754706"/>
    <w:rsid w:val="00767B40"/>
    <w:rsid w:val="00772CF2"/>
    <w:rsid w:val="00773723"/>
    <w:rsid w:val="00775A45"/>
    <w:rsid w:val="00777467"/>
    <w:rsid w:val="00784B98"/>
    <w:rsid w:val="00790373"/>
    <w:rsid w:val="007C1435"/>
    <w:rsid w:val="007F32DF"/>
    <w:rsid w:val="007F4025"/>
    <w:rsid w:val="007F4379"/>
    <w:rsid w:val="0081784E"/>
    <w:rsid w:val="0083276F"/>
    <w:rsid w:val="00845646"/>
    <w:rsid w:val="00860B36"/>
    <w:rsid w:val="00860EA7"/>
    <w:rsid w:val="00881E19"/>
    <w:rsid w:val="00887284"/>
    <w:rsid w:val="00892A1C"/>
    <w:rsid w:val="00895FAB"/>
    <w:rsid w:val="008A2276"/>
    <w:rsid w:val="008E0416"/>
    <w:rsid w:val="008F33FC"/>
    <w:rsid w:val="0091639A"/>
    <w:rsid w:val="00931AC2"/>
    <w:rsid w:val="009457B6"/>
    <w:rsid w:val="009472A4"/>
    <w:rsid w:val="00962A26"/>
    <w:rsid w:val="009813DF"/>
    <w:rsid w:val="009976A6"/>
    <w:rsid w:val="009C24DE"/>
    <w:rsid w:val="009C3631"/>
    <w:rsid w:val="009D6C8B"/>
    <w:rsid w:val="009E6B3C"/>
    <w:rsid w:val="009F4438"/>
    <w:rsid w:val="009F53E9"/>
    <w:rsid w:val="00A05E82"/>
    <w:rsid w:val="00A12E92"/>
    <w:rsid w:val="00A130A8"/>
    <w:rsid w:val="00A24D81"/>
    <w:rsid w:val="00A30063"/>
    <w:rsid w:val="00A3133C"/>
    <w:rsid w:val="00A41834"/>
    <w:rsid w:val="00A4776E"/>
    <w:rsid w:val="00A53D78"/>
    <w:rsid w:val="00A54F0F"/>
    <w:rsid w:val="00A603F6"/>
    <w:rsid w:val="00A77215"/>
    <w:rsid w:val="00A8458C"/>
    <w:rsid w:val="00A90C5A"/>
    <w:rsid w:val="00A95219"/>
    <w:rsid w:val="00AD2DDD"/>
    <w:rsid w:val="00AD4D78"/>
    <w:rsid w:val="00AE7180"/>
    <w:rsid w:val="00AF39AF"/>
    <w:rsid w:val="00B426D3"/>
    <w:rsid w:val="00B466D8"/>
    <w:rsid w:val="00B77AB8"/>
    <w:rsid w:val="00BA017F"/>
    <w:rsid w:val="00BA69A1"/>
    <w:rsid w:val="00BC1982"/>
    <w:rsid w:val="00BC6C00"/>
    <w:rsid w:val="00BD5DD9"/>
    <w:rsid w:val="00BE56BC"/>
    <w:rsid w:val="00BE5BF8"/>
    <w:rsid w:val="00BF3D79"/>
    <w:rsid w:val="00C14530"/>
    <w:rsid w:val="00C26A8C"/>
    <w:rsid w:val="00C57DA0"/>
    <w:rsid w:val="00C619B5"/>
    <w:rsid w:val="00C61FCD"/>
    <w:rsid w:val="00C66952"/>
    <w:rsid w:val="00C671EB"/>
    <w:rsid w:val="00C81185"/>
    <w:rsid w:val="00CB226E"/>
    <w:rsid w:val="00CD2AD6"/>
    <w:rsid w:val="00CD3AEF"/>
    <w:rsid w:val="00D00D2E"/>
    <w:rsid w:val="00D02001"/>
    <w:rsid w:val="00D045FB"/>
    <w:rsid w:val="00D20652"/>
    <w:rsid w:val="00D2715E"/>
    <w:rsid w:val="00D473CB"/>
    <w:rsid w:val="00D47867"/>
    <w:rsid w:val="00D5778B"/>
    <w:rsid w:val="00D57B0C"/>
    <w:rsid w:val="00D85BEC"/>
    <w:rsid w:val="00DA6E92"/>
    <w:rsid w:val="00DC6AC5"/>
    <w:rsid w:val="00DD563B"/>
    <w:rsid w:val="00DF0E0F"/>
    <w:rsid w:val="00E01FBE"/>
    <w:rsid w:val="00E2064F"/>
    <w:rsid w:val="00EB2F35"/>
    <w:rsid w:val="00EC4EB4"/>
    <w:rsid w:val="00ED65B9"/>
    <w:rsid w:val="00EE0542"/>
    <w:rsid w:val="00F14B21"/>
    <w:rsid w:val="00F15D85"/>
    <w:rsid w:val="00F441A6"/>
    <w:rsid w:val="00F77874"/>
    <w:rsid w:val="00F9584A"/>
    <w:rsid w:val="00FB5E92"/>
    <w:rsid w:val="00FC03F4"/>
    <w:rsid w:val="00FD0548"/>
    <w:rsid w:val="00FE0A39"/>
    <w:rsid w:val="00FE1CD6"/>
    <w:rsid w:val="00FE43DE"/>
    <w:rsid w:val="00FE6F57"/>
    <w:rsid w:val="00FF2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E5D63B4-77D2-4EBA-9002-6AABF46D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3CB"/>
    <w:pPr>
      <w:bidi/>
    </w:pPr>
    <w:rPr>
      <w:rFonts w:ascii="Times New Roman" w:eastAsia="Times New Roman" w:hAnsi="Times New Roman" w:cs="Traditional Arabic"/>
      <w:b/>
      <w:b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5887"/>
    <w:rPr>
      <w:rFonts w:ascii="Tahoma" w:eastAsia="Calibri" w:hAnsi="Tahoma" w:cs="Times New Roman"/>
      <w:b w:val="0"/>
      <w:bCs w:val="0"/>
      <w:sz w:val="16"/>
      <w:szCs w:val="16"/>
    </w:rPr>
  </w:style>
  <w:style w:type="character" w:customStyle="1" w:styleId="Char">
    <w:name w:val="نص في بالون Char"/>
    <w:link w:val="a3"/>
    <w:uiPriority w:val="99"/>
    <w:semiHidden/>
    <w:rsid w:val="005F588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5F5887"/>
    <w:pPr>
      <w:tabs>
        <w:tab w:val="center" w:pos="4153"/>
        <w:tab w:val="right" w:pos="8306"/>
      </w:tabs>
    </w:pPr>
    <w:rPr>
      <w:rFonts w:ascii="Calibri" w:eastAsia="Calibri" w:hAnsi="Calibri" w:cs="Arial"/>
      <w:b w:val="0"/>
      <w:bCs w:val="0"/>
      <w:sz w:val="22"/>
      <w:szCs w:val="22"/>
    </w:rPr>
  </w:style>
  <w:style w:type="character" w:customStyle="1" w:styleId="Char0">
    <w:name w:val="رأس الصفحة Char"/>
    <w:basedOn w:val="a0"/>
    <w:link w:val="a4"/>
    <w:uiPriority w:val="99"/>
    <w:rsid w:val="005F5887"/>
  </w:style>
  <w:style w:type="paragraph" w:styleId="a5">
    <w:name w:val="footer"/>
    <w:basedOn w:val="a"/>
    <w:link w:val="Char1"/>
    <w:uiPriority w:val="99"/>
    <w:unhideWhenUsed/>
    <w:rsid w:val="005F5887"/>
    <w:pPr>
      <w:tabs>
        <w:tab w:val="center" w:pos="4153"/>
        <w:tab w:val="right" w:pos="8306"/>
      </w:tabs>
    </w:pPr>
    <w:rPr>
      <w:rFonts w:ascii="Calibri" w:eastAsia="Calibri" w:hAnsi="Calibri" w:cs="Arial"/>
      <w:b w:val="0"/>
      <w:bCs w:val="0"/>
      <w:sz w:val="22"/>
      <w:szCs w:val="22"/>
    </w:rPr>
  </w:style>
  <w:style w:type="character" w:customStyle="1" w:styleId="Char1">
    <w:name w:val="تذييل الصفحة Char"/>
    <w:basedOn w:val="a0"/>
    <w:link w:val="a5"/>
    <w:uiPriority w:val="99"/>
    <w:rsid w:val="005F5887"/>
  </w:style>
  <w:style w:type="table" w:styleId="a6">
    <w:name w:val="Table Grid"/>
    <w:basedOn w:val="a1"/>
    <w:uiPriority w:val="59"/>
    <w:rsid w:val="006A5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12E92"/>
  </w:style>
  <w:style w:type="character" w:styleId="Hyperlink">
    <w:name w:val="Hyperlink"/>
    <w:basedOn w:val="a0"/>
    <w:uiPriority w:val="99"/>
    <w:unhideWhenUsed/>
    <w:rsid w:val="00A4776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47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587;&#1591;&#1581;%20&#1575;&#1604;&#1605;&#1603;&#1578;&#1576;\&#1603;&#1604;&#1610;&#1588;&#1577;%20&#1575;&#1604;&#1582;&#1591;&#1575;&#1576;&#1575;&#1578;%20&#1605;&#1593;%20&#1588;&#1593;&#1575;&#1585;%20&#1575;&#1604;&#1608;&#1586;&#1575;&#1585;&#1577;%20&#1575;&#1604;&#1580;&#1583;&#1610;&#1583;&#1607;%203-4-1434&#1607;&#1600;.dot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597D2-6831-4872-8C29-27AFA76B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كليشة الخطابات مع شعار الوزارة الجديده 3-4-1434هـ</Template>
  <TotalTime>0</TotalTime>
  <Pages>4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layan tamim</cp:lastModifiedBy>
  <cp:revision>2</cp:revision>
  <cp:lastPrinted>2015-11-03T04:45:00Z</cp:lastPrinted>
  <dcterms:created xsi:type="dcterms:W3CDTF">2015-11-03T04:46:00Z</dcterms:created>
  <dcterms:modified xsi:type="dcterms:W3CDTF">2015-11-03T04:46:00Z</dcterms:modified>
</cp:coreProperties>
</file>